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1E" w:rsidRPr="004730A7" w:rsidRDefault="00FB7A1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B7A1E" w:rsidRPr="004730A7" w:rsidRDefault="00FB7A1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FB7A1E" w:rsidRPr="004730A7" w:rsidRDefault="00FB7A1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FB7A1E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FB7A1E" w:rsidRPr="004730A7" w:rsidRDefault="00FB7A1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FB7A1E" w:rsidRPr="004730A7" w:rsidRDefault="00FB7A1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FB7A1E" w:rsidRPr="004730A7" w:rsidRDefault="00FB7A1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FB7A1E" w:rsidRPr="004730A7" w:rsidRDefault="00FB7A1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FB7A1E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FB7A1E" w:rsidRPr="004730A7" w:rsidRDefault="00FB7A1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FB7A1E" w:rsidRPr="004730A7" w:rsidRDefault="00FB7A1E" w:rsidP="00794E00">
            <w:pPr>
              <w:jc w:val="center"/>
              <w:rPr>
                <w:rFonts w:ascii="Times New Roman" w:hAnsi="Times New Roman"/>
              </w:rPr>
            </w:pPr>
          </w:p>
          <w:p w:rsidR="00FB7A1E" w:rsidRPr="004730A7" w:rsidRDefault="00FB7A1E" w:rsidP="00794E00">
            <w:pPr>
              <w:jc w:val="center"/>
              <w:rPr>
                <w:rFonts w:ascii="Times New Roman" w:hAnsi="Times New Roman"/>
              </w:rPr>
            </w:pPr>
          </w:p>
          <w:p w:rsidR="00FB7A1E" w:rsidRPr="004730A7" w:rsidRDefault="00FB7A1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FB7A1E" w:rsidRPr="004730A7" w:rsidRDefault="00FB7A1E" w:rsidP="00794E00">
            <w:pPr>
              <w:jc w:val="center"/>
              <w:rPr>
                <w:rFonts w:ascii="Times New Roman" w:hAnsi="Times New Roman"/>
              </w:rPr>
            </w:pPr>
          </w:p>
          <w:p w:rsidR="00FB7A1E" w:rsidRPr="004730A7" w:rsidRDefault="00FB7A1E" w:rsidP="00794E00">
            <w:pPr>
              <w:jc w:val="center"/>
              <w:rPr>
                <w:rFonts w:ascii="Times New Roman" w:hAnsi="Times New Roman"/>
              </w:rPr>
            </w:pPr>
          </w:p>
          <w:p w:rsidR="00FB7A1E" w:rsidRPr="004730A7" w:rsidRDefault="00FB7A1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FB7A1E" w:rsidRPr="004730A7" w:rsidRDefault="00FB7A1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FB7A1E" w:rsidRPr="004730A7" w:rsidRDefault="00FB7A1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FB7A1E" w:rsidRPr="004730A7" w:rsidRDefault="00FB7A1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FB7A1E" w:rsidRPr="009F4CA4" w:rsidRDefault="00FB7A1E" w:rsidP="00A91661">
            <w:pPr>
              <w:rPr>
                <w:rFonts w:ascii="Times New Roman" w:hAnsi="Times New Roman"/>
              </w:rPr>
            </w:pPr>
          </w:p>
          <w:p w:rsidR="00FB7A1E" w:rsidRPr="009F4CA4" w:rsidRDefault="00FB7A1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FB7A1E" w:rsidRPr="009F4CA4" w:rsidRDefault="00FB7A1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FB7A1E" w:rsidRPr="009F4CA4" w:rsidRDefault="00FB7A1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FB7A1E" w:rsidRPr="009F4CA4" w:rsidRDefault="00FB7A1E" w:rsidP="00A91661">
            <w:pPr>
              <w:rPr>
                <w:rFonts w:ascii="Times New Roman" w:hAnsi="Times New Roman"/>
              </w:rPr>
            </w:pPr>
          </w:p>
          <w:p w:rsidR="00FB7A1E" w:rsidRPr="004730A7" w:rsidRDefault="00FB7A1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FB7A1E" w:rsidRPr="004730A7" w:rsidRDefault="00FB7A1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B7A1E" w:rsidRPr="004730A7" w:rsidRDefault="00FB7A1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B7A1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A1E" w:rsidRDefault="00FB7A1E" w:rsidP="006D738C">
      <w:r>
        <w:separator/>
      </w:r>
    </w:p>
  </w:endnote>
  <w:endnote w:type="continuationSeparator" w:id="0">
    <w:p w:rsidR="00FB7A1E" w:rsidRDefault="00FB7A1E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A1E" w:rsidRDefault="00FB7A1E" w:rsidP="006D738C">
      <w:r>
        <w:separator/>
      </w:r>
    </w:p>
  </w:footnote>
  <w:footnote w:type="continuationSeparator" w:id="0">
    <w:p w:rsidR="00FB7A1E" w:rsidRDefault="00FB7A1E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1E" w:rsidRPr="004730A7" w:rsidRDefault="00FB7A1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8E4121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FB7A1E" w:rsidRPr="004730A7" w:rsidRDefault="00FB7A1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FB7A1E" w:rsidRPr="004730A7" w:rsidRDefault="00FB7A1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FB7A1E" w:rsidRPr="004730A7" w:rsidRDefault="00FB7A1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FB7A1E" w:rsidRDefault="00FB7A1E" w:rsidP="002611F6">
    <w:pPr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„Dzīvojamās mājas Saules ielā 29, Daugavpilī, </w:t>
    </w:r>
  </w:p>
  <w:p w:rsidR="00FB7A1E" w:rsidRPr="00D54EBF" w:rsidRDefault="00FB7A1E" w:rsidP="002611F6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b/>
        <w:bCs/>
        <w:sz w:val="24"/>
        <w:szCs w:val="24"/>
      </w:rPr>
      <w:t>jumta seguma nomaiņa” pārstrāde</w:t>
    </w:r>
  </w:p>
  <w:p w:rsidR="00FB7A1E" w:rsidRPr="00D54EBF" w:rsidRDefault="00FB7A1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SAULES iela 29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LV-5401, Latvija,</w:t>
    </w:r>
  </w:p>
  <w:p w:rsidR="00FB7A1E" w:rsidRDefault="00FB7A1E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Pr="006969C1">
      <w:rPr>
        <w:lang w:eastAsia="ar-SA"/>
      </w:rPr>
      <w:t>050000</w:t>
    </w:r>
    <w:r>
      <w:rPr>
        <w:lang w:eastAsia="ar-SA"/>
      </w:rPr>
      <w:t>13325001</w:t>
    </w:r>
    <w:r w:rsidRPr="006969C1">
      <w:t>.</w:t>
    </w:r>
  </w:p>
  <w:p w:rsidR="00FB7A1E" w:rsidRPr="00220082" w:rsidRDefault="00FB7A1E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2375"/>
    <w:rsid w:val="000F5BB5"/>
    <w:rsid w:val="00101380"/>
    <w:rsid w:val="001178D9"/>
    <w:rsid w:val="0013183F"/>
    <w:rsid w:val="001425B0"/>
    <w:rsid w:val="00151673"/>
    <w:rsid w:val="00162894"/>
    <w:rsid w:val="001852C2"/>
    <w:rsid w:val="001A2141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84D20"/>
    <w:rsid w:val="00286191"/>
    <w:rsid w:val="002A0AC9"/>
    <w:rsid w:val="002C08C8"/>
    <w:rsid w:val="002C64D5"/>
    <w:rsid w:val="002D6F9D"/>
    <w:rsid w:val="0032353B"/>
    <w:rsid w:val="00332232"/>
    <w:rsid w:val="00340F19"/>
    <w:rsid w:val="0035733C"/>
    <w:rsid w:val="003627C2"/>
    <w:rsid w:val="00363EF4"/>
    <w:rsid w:val="00371665"/>
    <w:rsid w:val="00383593"/>
    <w:rsid w:val="00385AA9"/>
    <w:rsid w:val="003A3513"/>
    <w:rsid w:val="003A7C66"/>
    <w:rsid w:val="003E24C5"/>
    <w:rsid w:val="003E58AC"/>
    <w:rsid w:val="004104D4"/>
    <w:rsid w:val="00421C03"/>
    <w:rsid w:val="00423EBF"/>
    <w:rsid w:val="0042600F"/>
    <w:rsid w:val="00427F36"/>
    <w:rsid w:val="004409DF"/>
    <w:rsid w:val="00467534"/>
    <w:rsid w:val="004730A7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F6C"/>
    <w:rsid w:val="005902AA"/>
    <w:rsid w:val="005E2F39"/>
    <w:rsid w:val="005E38D8"/>
    <w:rsid w:val="005E7165"/>
    <w:rsid w:val="0060334D"/>
    <w:rsid w:val="00604636"/>
    <w:rsid w:val="00606B5F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4121"/>
    <w:rsid w:val="008E6F32"/>
    <w:rsid w:val="008F27E1"/>
    <w:rsid w:val="008F6462"/>
    <w:rsid w:val="00921F16"/>
    <w:rsid w:val="00924CBD"/>
    <w:rsid w:val="0093185A"/>
    <w:rsid w:val="009409FA"/>
    <w:rsid w:val="00971837"/>
    <w:rsid w:val="00977588"/>
    <w:rsid w:val="00986C95"/>
    <w:rsid w:val="009A52EE"/>
    <w:rsid w:val="009B32A8"/>
    <w:rsid w:val="009C5C97"/>
    <w:rsid w:val="009E3ABC"/>
    <w:rsid w:val="009E4395"/>
    <w:rsid w:val="009F0A85"/>
    <w:rsid w:val="009F1080"/>
    <w:rsid w:val="009F1ADE"/>
    <w:rsid w:val="009F4CA4"/>
    <w:rsid w:val="009F67B8"/>
    <w:rsid w:val="00A03BE7"/>
    <w:rsid w:val="00A112AB"/>
    <w:rsid w:val="00A23304"/>
    <w:rsid w:val="00A4589F"/>
    <w:rsid w:val="00A54F20"/>
    <w:rsid w:val="00A740C9"/>
    <w:rsid w:val="00A825EB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BE7E1C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23FC"/>
    <w:rsid w:val="00CB640A"/>
    <w:rsid w:val="00CD0435"/>
    <w:rsid w:val="00CD5ABC"/>
    <w:rsid w:val="00CD62F5"/>
    <w:rsid w:val="00CE65F0"/>
    <w:rsid w:val="00CF4D16"/>
    <w:rsid w:val="00D20663"/>
    <w:rsid w:val="00D24E57"/>
    <w:rsid w:val="00D53670"/>
    <w:rsid w:val="00D546DB"/>
    <w:rsid w:val="00D54EBF"/>
    <w:rsid w:val="00D8367E"/>
    <w:rsid w:val="00D87563"/>
    <w:rsid w:val="00DC38C7"/>
    <w:rsid w:val="00DD5549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3AF6"/>
    <w:rsid w:val="00F9186D"/>
    <w:rsid w:val="00F95EAA"/>
    <w:rsid w:val="00FA56DF"/>
    <w:rsid w:val="00FB7A1E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1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4</cp:revision>
  <cp:lastPrinted>2019-07-31T00:17:00Z</cp:lastPrinted>
  <dcterms:created xsi:type="dcterms:W3CDTF">2023-11-27T08:24:00Z</dcterms:created>
  <dcterms:modified xsi:type="dcterms:W3CDTF">2024-01-30T14:38:00Z</dcterms:modified>
</cp:coreProperties>
</file>